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atte FRETH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:rsid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Dartford, Kent,</w:t>
      </w:r>
    </w:p>
    <w:p w:rsid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 of the late John Mowbray, 2</w:t>
      </w:r>
      <w:r w:rsidRPr="00C67F0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24-100)</w:t>
      </w:r>
    </w:p>
    <w:p w:rsid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7F0F" w:rsidRPr="00C67F0F" w:rsidRDefault="00C67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2016</w:t>
      </w:r>
      <w:bookmarkStart w:id="0" w:name="_GoBack"/>
      <w:bookmarkEnd w:id="0"/>
    </w:p>
    <w:sectPr w:rsidR="00C67F0F" w:rsidRPr="00C67F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F0F" w:rsidRDefault="00C67F0F" w:rsidP="00E71FC3">
      <w:pPr>
        <w:spacing w:after="0" w:line="240" w:lineRule="auto"/>
      </w:pPr>
      <w:r>
        <w:separator/>
      </w:r>
    </w:p>
  </w:endnote>
  <w:endnote w:type="continuationSeparator" w:id="0">
    <w:p w:rsidR="00C67F0F" w:rsidRDefault="00C67F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F0F" w:rsidRDefault="00C67F0F" w:rsidP="00E71FC3">
      <w:pPr>
        <w:spacing w:after="0" w:line="240" w:lineRule="auto"/>
      </w:pPr>
      <w:r>
        <w:separator/>
      </w:r>
    </w:p>
  </w:footnote>
  <w:footnote w:type="continuationSeparator" w:id="0">
    <w:p w:rsidR="00C67F0F" w:rsidRDefault="00C67F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F0F"/>
    <w:rsid w:val="00AB52E8"/>
    <w:rsid w:val="00B16D3F"/>
    <w:rsid w:val="00C67F0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D623B"/>
  <w15:chartTrackingRefBased/>
  <w15:docId w15:val="{899B0E70-C443-45A1-A45A-77E8736C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2016-05-05T20:16:00Z</dcterms:created>
  <dcterms:modified xsi:type="dcterms:W3CDTF">2016-05-05T20:18:00Z</dcterms:modified>
</cp:coreProperties>
</file>